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8B5FD" w14:textId="67E3F29E" w:rsidR="00AB2BBB" w:rsidRDefault="00AB2BBB" w:rsidP="00AB2BB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LEGAT</w:t>
      </w:r>
      <w:r w:rsidR="00A021D7"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proofErr w:type="gramStart"/>
      <w:r w:rsidR="00A021D7">
        <w:rPr>
          <w:rFonts w:ascii="Times New Roman" w:hAnsi="Times New Roman" w:cs="Times New Roman"/>
          <w:sz w:val="24"/>
          <w:szCs w:val="24"/>
          <w:u w:val="single"/>
        </w:rPr>
        <w:t>LEGETE)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(fl.1427)</w:t>
      </w:r>
    </w:p>
    <w:p w14:paraId="1DFA6D99" w14:textId="77777777" w:rsidR="00AB2BBB" w:rsidRDefault="00AB2BBB" w:rsidP="00AB2BB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Thaxted, Essex. Bladesmith.</w:t>
      </w:r>
    </w:p>
    <w:p w14:paraId="2B4B5363" w14:textId="77777777" w:rsidR="00AB2BBB" w:rsidRDefault="00AB2BBB" w:rsidP="00AB2BB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3CAB76A" w14:textId="77777777" w:rsidR="00AB2BBB" w:rsidRDefault="00AB2BBB" w:rsidP="00AB2BB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2EB04B3" w14:textId="77777777" w:rsidR="00AB2BBB" w:rsidRDefault="00AB2BBB" w:rsidP="00AB2BB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1427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Cosyn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senior, of Thaxted, Essex(q.v.), brought a plaint of debt against </w:t>
      </w:r>
    </w:p>
    <w:p w14:paraId="5D1FFA6D" w14:textId="77777777" w:rsidR="00AB2BBB" w:rsidRDefault="00AB2BBB" w:rsidP="00AB2BB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him, 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Toteriche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Finchingfield, Essex(q.v.),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Coteler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0CDA0F46" w14:textId="6678212F" w:rsidR="00AB2BBB" w:rsidRDefault="00AB2BBB" w:rsidP="00AB2BBB">
      <w:pPr>
        <w:pStyle w:val="NoSpacing"/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Horncastle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Lincolnshire(q.v.),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Carefaunce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Godeson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Stamford, Lincolnshire(q.v.).</w:t>
      </w:r>
    </w:p>
    <w:p w14:paraId="248897EB" w14:textId="330D18F3" w:rsidR="00AB2BBB" w:rsidRDefault="00AB2BBB" w:rsidP="00AB2BB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C6DE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https://waalt.uh.edu/index.php/CP40/664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4177C2E" w14:textId="77777777" w:rsidR="00A021D7" w:rsidRPr="00A021D7" w:rsidRDefault="00A021D7" w:rsidP="00A021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ab/>
      </w:r>
      <w:r w:rsidRPr="00A021D7">
        <w:rPr>
          <w:rFonts w:ascii="Times New Roman" w:hAnsi="Times New Roman" w:cs="Times New Roman"/>
          <w:sz w:val="24"/>
          <w:szCs w:val="24"/>
        </w:rPr>
        <w:t>1427</w:t>
      </w:r>
      <w:r w:rsidRPr="00A021D7">
        <w:rPr>
          <w:rFonts w:ascii="Times New Roman" w:hAnsi="Times New Roman" w:cs="Times New Roman"/>
          <w:sz w:val="24"/>
          <w:szCs w:val="24"/>
        </w:rPr>
        <w:tab/>
        <w:t xml:space="preserve">John Knapton of Cambridge(q.v.) brought a plaint of debt against </w:t>
      </w:r>
      <w:proofErr w:type="gramStart"/>
      <w:r w:rsidRPr="00A021D7">
        <w:rPr>
          <w:rFonts w:ascii="Times New Roman" w:hAnsi="Times New Roman" w:cs="Times New Roman"/>
          <w:sz w:val="24"/>
          <w:szCs w:val="24"/>
        </w:rPr>
        <w:t>him</w:t>
      </w:r>
      <w:proofErr w:type="gramEnd"/>
    </w:p>
    <w:p w14:paraId="4403E41A" w14:textId="77777777" w:rsidR="00A021D7" w:rsidRPr="00A021D7" w:rsidRDefault="00A021D7" w:rsidP="00A021D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021D7">
        <w:rPr>
          <w:rFonts w:ascii="Times New Roman" w:hAnsi="Times New Roman" w:cs="Times New Roman"/>
          <w:sz w:val="24"/>
          <w:szCs w:val="24"/>
        </w:rPr>
        <w:tab/>
      </w:r>
      <w:r w:rsidRPr="00A021D7">
        <w:rPr>
          <w:rFonts w:ascii="Times New Roman" w:hAnsi="Times New Roman" w:cs="Times New Roman"/>
          <w:sz w:val="24"/>
          <w:szCs w:val="24"/>
        </w:rPr>
        <w:tab/>
        <w:t>and four others.</w:t>
      </w:r>
    </w:p>
    <w:p w14:paraId="645288CB" w14:textId="77777777" w:rsidR="00A021D7" w:rsidRPr="00A021D7" w:rsidRDefault="00A021D7" w:rsidP="00A021D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021D7">
        <w:rPr>
          <w:rFonts w:ascii="Times New Roman" w:hAnsi="Times New Roman" w:cs="Times New Roman"/>
          <w:sz w:val="24"/>
          <w:szCs w:val="24"/>
        </w:rPr>
        <w:tab/>
      </w:r>
      <w:r w:rsidRPr="00A021D7"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7" w:history="1">
        <w:r w:rsidRPr="00A021D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https://waalt.uh.edu/index.php/CP40/664</w:t>
        </w:r>
      </w:hyperlink>
      <w:r w:rsidRPr="00A021D7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D56BB4C" w14:textId="77777777" w:rsidR="00A021D7" w:rsidRPr="00A021D7" w:rsidRDefault="00A021D7" w:rsidP="00A021D7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A021D7">
        <w:rPr>
          <w:rFonts w:ascii="Times New Roman" w:hAnsi="Times New Roman" w:cs="Times New Roman"/>
          <w:sz w:val="24"/>
          <w:szCs w:val="24"/>
        </w:rPr>
        <w:t>1432</w:t>
      </w:r>
      <w:r w:rsidRPr="00A021D7"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 w:rsidRPr="00A021D7">
        <w:rPr>
          <w:rFonts w:ascii="Times New Roman" w:hAnsi="Times New Roman" w:cs="Times New Roman"/>
          <w:sz w:val="24"/>
          <w:szCs w:val="24"/>
        </w:rPr>
        <w:t>Gardevyle</w:t>
      </w:r>
      <w:proofErr w:type="spellEnd"/>
      <w:r w:rsidRPr="00A021D7">
        <w:rPr>
          <w:rFonts w:ascii="Times New Roman" w:hAnsi="Times New Roman" w:cs="Times New Roman"/>
          <w:sz w:val="24"/>
          <w:szCs w:val="24"/>
        </w:rPr>
        <w:t xml:space="preserve">(q.v.) brought a plaint of trespass against him and </w:t>
      </w:r>
      <w:proofErr w:type="gramStart"/>
      <w:r w:rsidRPr="00A021D7">
        <w:rPr>
          <w:rFonts w:ascii="Times New Roman" w:hAnsi="Times New Roman" w:cs="Times New Roman"/>
          <w:sz w:val="24"/>
          <w:szCs w:val="24"/>
        </w:rPr>
        <w:t>three</w:t>
      </w:r>
      <w:proofErr w:type="gramEnd"/>
    </w:p>
    <w:p w14:paraId="135C2D80" w14:textId="77777777" w:rsidR="00A021D7" w:rsidRPr="00A021D7" w:rsidRDefault="00A021D7" w:rsidP="00A021D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021D7">
        <w:rPr>
          <w:rFonts w:ascii="Times New Roman" w:hAnsi="Times New Roman" w:cs="Times New Roman"/>
          <w:sz w:val="24"/>
          <w:szCs w:val="24"/>
        </w:rPr>
        <w:tab/>
      </w:r>
      <w:r w:rsidRPr="00A021D7">
        <w:rPr>
          <w:rFonts w:ascii="Times New Roman" w:hAnsi="Times New Roman" w:cs="Times New Roman"/>
          <w:sz w:val="24"/>
          <w:szCs w:val="24"/>
        </w:rPr>
        <w:tab/>
        <w:t>others.</w:t>
      </w:r>
    </w:p>
    <w:p w14:paraId="524A47A3" w14:textId="77777777" w:rsidR="00A021D7" w:rsidRPr="00A021D7" w:rsidRDefault="00A021D7" w:rsidP="00A021D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021D7">
        <w:rPr>
          <w:rFonts w:ascii="Times New Roman" w:hAnsi="Times New Roman" w:cs="Times New Roman"/>
          <w:sz w:val="24"/>
          <w:szCs w:val="24"/>
        </w:rPr>
        <w:tab/>
      </w:r>
      <w:r w:rsidRPr="00A021D7"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8" w:history="1">
        <w:r w:rsidRPr="00A021D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https://waalt.uh.edu/index.php/CP40/685</w:t>
        </w:r>
      </w:hyperlink>
      <w:r w:rsidRPr="00A021D7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6AB24A4" w14:textId="77777777" w:rsidR="00A021D7" w:rsidRPr="00A021D7" w:rsidRDefault="00A021D7" w:rsidP="00A021D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021D7">
        <w:rPr>
          <w:rFonts w:ascii="Times New Roman" w:hAnsi="Times New Roman" w:cs="Times New Roman"/>
          <w:sz w:val="24"/>
          <w:szCs w:val="24"/>
        </w:rPr>
        <w:tab/>
        <w:t>1432</w:t>
      </w:r>
      <w:r w:rsidRPr="00A021D7">
        <w:rPr>
          <w:rFonts w:ascii="Times New Roman" w:hAnsi="Times New Roman" w:cs="Times New Roman"/>
          <w:sz w:val="24"/>
          <w:szCs w:val="24"/>
        </w:rPr>
        <w:tab/>
        <w:t xml:space="preserve">William Pelham of London, ironmonger(q.v.), brought a plaint of </w:t>
      </w:r>
      <w:proofErr w:type="gramStart"/>
      <w:r w:rsidRPr="00A021D7">
        <w:rPr>
          <w:rFonts w:ascii="Times New Roman" w:hAnsi="Times New Roman" w:cs="Times New Roman"/>
          <w:sz w:val="24"/>
          <w:szCs w:val="24"/>
        </w:rPr>
        <w:t>debt</w:t>
      </w:r>
      <w:proofErr w:type="gramEnd"/>
    </w:p>
    <w:p w14:paraId="6EA954AF" w14:textId="77777777" w:rsidR="00A021D7" w:rsidRPr="00A021D7" w:rsidRDefault="00A021D7" w:rsidP="00A021D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021D7">
        <w:rPr>
          <w:rFonts w:ascii="Times New Roman" w:hAnsi="Times New Roman" w:cs="Times New Roman"/>
          <w:sz w:val="24"/>
          <w:szCs w:val="24"/>
        </w:rPr>
        <w:tab/>
      </w:r>
      <w:r w:rsidRPr="00A021D7">
        <w:rPr>
          <w:rFonts w:ascii="Times New Roman" w:hAnsi="Times New Roman" w:cs="Times New Roman"/>
          <w:sz w:val="24"/>
          <w:szCs w:val="24"/>
        </w:rPr>
        <w:tab/>
        <w:t>against him and Walter George of Thaxted, bladesmith(q.v.).</w:t>
      </w:r>
    </w:p>
    <w:p w14:paraId="7122A4BF" w14:textId="77777777" w:rsidR="00A021D7" w:rsidRPr="00A021D7" w:rsidRDefault="00A021D7" w:rsidP="00A021D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021D7">
        <w:rPr>
          <w:rFonts w:ascii="Times New Roman" w:hAnsi="Times New Roman" w:cs="Times New Roman"/>
          <w:sz w:val="24"/>
          <w:szCs w:val="24"/>
        </w:rPr>
        <w:tab/>
      </w:r>
      <w:r w:rsidRPr="00A021D7"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9" w:history="1">
        <w:r w:rsidRPr="00A021D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https://waalt.uh.edu/index.php/CP40/685</w:t>
        </w:r>
      </w:hyperlink>
      <w:r w:rsidRPr="00A021D7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882FC58" w14:textId="77777777" w:rsidR="00A021D7" w:rsidRDefault="00A021D7" w:rsidP="00AB2BB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738E1A6" w14:textId="77777777" w:rsidR="00AB2BBB" w:rsidRDefault="00AB2BBB" w:rsidP="00AB2BB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C355786" w14:textId="77777777" w:rsidR="00AB2BBB" w:rsidRDefault="00AB2BBB" w:rsidP="00AB2BB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56B8EB1" w14:textId="6EEDF18D" w:rsidR="00AB2BBB" w:rsidRDefault="00AB2BBB" w:rsidP="00AB2BB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July 2022</w:t>
      </w:r>
    </w:p>
    <w:p w14:paraId="3958A25D" w14:textId="6C944372" w:rsidR="00A021D7" w:rsidRDefault="00A021D7" w:rsidP="00AB2BB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April 2023</w:t>
      </w:r>
    </w:p>
    <w:p w14:paraId="5FCE787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AAF69" w14:textId="77777777" w:rsidR="00AB2BBB" w:rsidRDefault="00AB2BBB" w:rsidP="009139A6">
      <w:r>
        <w:separator/>
      </w:r>
    </w:p>
  </w:endnote>
  <w:endnote w:type="continuationSeparator" w:id="0">
    <w:p w14:paraId="76D39DCA" w14:textId="77777777" w:rsidR="00AB2BBB" w:rsidRDefault="00AB2B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272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70F3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D53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09CF1" w14:textId="77777777" w:rsidR="00AB2BBB" w:rsidRDefault="00AB2BBB" w:rsidP="009139A6">
      <w:r>
        <w:separator/>
      </w:r>
    </w:p>
  </w:footnote>
  <w:footnote w:type="continuationSeparator" w:id="0">
    <w:p w14:paraId="7C98AAB4" w14:textId="77777777" w:rsidR="00AB2BBB" w:rsidRDefault="00AB2B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F09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C78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CA3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BBB"/>
    <w:rsid w:val="000666E0"/>
    <w:rsid w:val="002510B7"/>
    <w:rsid w:val="005C130B"/>
    <w:rsid w:val="00826F5C"/>
    <w:rsid w:val="009139A6"/>
    <w:rsid w:val="009448BB"/>
    <w:rsid w:val="00A021D7"/>
    <w:rsid w:val="00A3176C"/>
    <w:rsid w:val="00AB2BBB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A4245"/>
  <w15:chartTrackingRefBased/>
  <w15:docId w15:val="{7841E6BF-644C-4152-8965-E6D1D7AF7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B2B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alt.uh.edu/index.php/CP40/685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664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aalt.uh.edu/index.php/CP40/685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cp:lastPrinted>2023-04-05T15:53:00Z</cp:lastPrinted>
  <dcterms:created xsi:type="dcterms:W3CDTF">2022-07-17T14:26:00Z</dcterms:created>
  <dcterms:modified xsi:type="dcterms:W3CDTF">2023-04-05T15:54:00Z</dcterms:modified>
</cp:coreProperties>
</file>